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C029C" w14:textId="77777777" w:rsidR="000E68C9" w:rsidRDefault="000E68C9" w:rsidP="000E68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BAYLLE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622D2404" w14:textId="77777777" w:rsidR="000E68C9" w:rsidRDefault="000E68C9" w:rsidP="000E68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Hartington, Devon. Yeoman.</w:t>
      </w:r>
    </w:p>
    <w:p w14:paraId="78CB8557" w14:textId="77777777" w:rsidR="000E68C9" w:rsidRDefault="000E68C9" w:rsidP="000E68C9">
      <w:pPr>
        <w:pStyle w:val="NoSpacing"/>
        <w:rPr>
          <w:rFonts w:cs="Times New Roman"/>
          <w:szCs w:val="24"/>
        </w:rPr>
      </w:pPr>
    </w:p>
    <w:p w14:paraId="32C75D48" w14:textId="77777777" w:rsidR="000E68C9" w:rsidRDefault="000E68C9" w:rsidP="000E68C9">
      <w:pPr>
        <w:pStyle w:val="NoSpacing"/>
        <w:rPr>
          <w:rFonts w:cs="Times New Roman"/>
          <w:szCs w:val="24"/>
        </w:rPr>
      </w:pPr>
    </w:p>
    <w:p w14:paraId="2552649B" w14:textId="77777777" w:rsidR="000E68C9" w:rsidRDefault="000E68C9" w:rsidP="000E68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Jun.</w:t>
      </w: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>He was pardoned for not appearing to answer Henry Vernon, esquire(q.v.),</w:t>
      </w:r>
    </w:p>
    <w:p w14:paraId="64EA52CB" w14:textId="77777777" w:rsidR="000E68C9" w:rsidRDefault="000E68C9" w:rsidP="000E68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trespass.    (C.P.R. 1476-85 p.81)</w:t>
      </w:r>
    </w:p>
    <w:p w14:paraId="0C771056" w14:textId="77777777" w:rsidR="000E68C9" w:rsidRDefault="000E68C9" w:rsidP="000E68C9">
      <w:pPr>
        <w:pStyle w:val="NoSpacing"/>
        <w:rPr>
          <w:rFonts w:cs="Times New Roman"/>
          <w:szCs w:val="24"/>
        </w:rPr>
      </w:pPr>
    </w:p>
    <w:p w14:paraId="4EBA7DDF" w14:textId="77777777" w:rsidR="000E68C9" w:rsidRDefault="000E68C9" w:rsidP="000E68C9">
      <w:pPr>
        <w:pStyle w:val="NoSpacing"/>
        <w:rPr>
          <w:rFonts w:cs="Times New Roman"/>
          <w:szCs w:val="24"/>
        </w:rPr>
      </w:pPr>
    </w:p>
    <w:p w14:paraId="637BAA8D" w14:textId="77777777" w:rsidR="000E68C9" w:rsidRDefault="000E68C9" w:rsidP="000E68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40F9AB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6FC1D" w14:textId="77777777" w:rsidR="000E68C9" w:rsidRDefault="000E68C9" w:rsidP="009139A6">
      <w:r>
        <w:separator/>
      </w:r>
    </w:p>
  </w:endnote>
  <w:endnote w:type="continuationSeparator" w:id="0">
    <w:p w14:paraId="315C5FBD" w14:textId="77777777" w:rsidR="000E68C9" w:rsidRDefault="000E68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709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2CA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2F4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CC870" w14:textId="77777777" w:rsidR="000E68C9" w:rsidRDefault="000E68C9" w:rsidP="009139A6">
      <w:r>
        <w:separator/>
      </w:r>
    </w:p>
  </w:footnote>
  <w:footnote w:type="continuationSeparator" w:id="0">
    <w:p w14:paraId="6BB4E363" w14:textId="77777777" w:rsidR="000E68C9" w:rsidRDefault="000E68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A56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EE0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275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8C9"/>
    <w:rsid w:val="000666E0"/>
    <w:rsid w:val="000E68C9"/>
    <w:rsid w:val="002510B7"/>
    <w:rsid w:val="00270799"/>
    <w:rsid w:val="005C130B"/>
    <w:rsid w:val="007477D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F6FA"/>
  <w15:chartTrackingRefBased/>
  <w15:docId w15:val="{3F4CC7F1-7AE1-4177-A435-0B347D7D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2024-10-02T20:08:00Z</dcterms:created>
  <dcterms:modified xsi:type="dcterms:W3CDTF">2024-10-02T20:08:00Z</dcterms:modified>
</cp:coreProperties>
</file>